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92C4" w14:textId="34AAE8A8" w:rsidR="005103B9" w:rsidRPr="00746A3E" w:rsidRDefault="006676AE" w:rsidP="00746A3E">
      <w:pPr>
        <w:pStyle w:val="Nagwek4"/>
        <w:rPr>
          <w:rFonts w:asciiTheme="minorHAnsi" w:hAnsiTheme="minorHAnsi" w:cstheme="minorHAnsi"/>
          <w:bCs/>
          <w:iCs/>
          <w:sz w:val="18"/>
          <w:szCs w:val="18"/>
        </w:rPr>
      </w:pPr>
      <w:r w:rsidRPr="00746A3E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5D2754" w:rsidRPr="00746A3E">
        <w:rPr>
          <w:rFonts w:asciiTheme="minorHAnsi" w:hAnsiTheme="minorHAnsi" w:cstheme="minorHAnsi"/>
          <w:bCs/>
          <w:iCs/>
          <w:sz w:val="18"/>
          <w:szCs w:val="18"/>
        </w:rPr>
        <w:t>1</w:t>
      </w:r>
      <w:r w:rsidR="00B36ABD" w:rsidRPr="00746A3E">
        <w:rPr>
          <w:rFonts w:asciiTheme="minorHAnsi" w:hAnsiTheme="minorHAnsi" w:cstheme="minorHAnsi"/>
          <w:bCs/>
          <w:iCs/>
          <w:sz w:val="18"/>
          <w:szCs w:val="18"/>
        </w:rPr>
        <w:t xml:space="preserve"> do </w:t>
      </w:r>
      <w:r w:rsidR="00E45B13">
        <w:rPr>
          <w:rFonts w:asciiTheme="minorHAnsi" w:hAnsiTheme="minorHAnsi" w:cstheme="minorHAnsi"/>
          <w:bCs/>
          <w:iCs/>
          <w:sz w:val="18"/>
          <w:szCs w:val="18"/>
        </w:rPr>
        <w:t>Zapytania ofertowego</w:t>
      </w:r>
    </w:p>
    <w:p w14:paraId="24F011FC" w14:textId="77777777" w:rsidR="002578E4" w:rsidRPr="00746A3E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746A3E" w14:paraId="39BAC27F" w14:textId="77777777" w:rsidTr="0018769E">
        <w:tc>
          <w:tcPr>
            <w:tcW w:w="2800" w:type="dxa"/>
          </w:tcPr>
          <w:p w14:paraId="28EEAB84" w14:textId="77777777" w:rsidR="002578E4" w:rsidRPr="00746A3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746A3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736BEEB" w14:textId="77777777" w:rsidR="002578E4" w:rsidRPr="00746A3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A4720A7" w14:textId="77777777" w:rsidR="002578E4" w:rsidRPr="00746A3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5BC73FE" w14:textId="77777777" w:rsidR="002578E4" w:rsidRPr="00746A3E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746A3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2578E4" w:rsidRPr="00746A3E" w14:paraId="44A5DB26" w14:textId="77777777" w:rsidTr="0018769E">
        <w:tc>
          <w:tcPr>
            <w:tcW w:w="2800" w:type="dxa"/>
          </w:tcPr>
          <w:p w14:paraId="4CC45934" w14:textId="77777777" w:rsidR="002578E4" w:rsidRPr="00746A3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39EFC47" w14:textId="77777777" w:rsidR="002578E4" w:rsidRPr="00746A3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5410836" w14:textId="77777777" w:rsidR="002578E4" w:rsidRPr="00746A3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E4BFFB" w14:textId="77777777" w:rsidR="002578E4" w:rsidRPr="00746A3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746A3E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746A3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9D507EA" w14:textId="77777777" w:rsidR="002578E4" w:rsidRPr="00746A3E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2754" w:rsidRPr="00746A3E" w14:paraId="7A50C5D6" w14:textId="77777777" w:rsidTr="00E673C2">
        <w:tc>
          <w:tcPr>
            <w:tcW w:w="9104" w:type="dxa"/>
            <w:shd w:val="clear" w:color="auto" w:fill="D9D9D9"/>
          </w:tcPr>
          <w:p w14:paraId="6C9D5DF1" w14:textId="77777777" w:rsidR="005D2754" w:rsidRPr="00746A3E" w:rsidRDefault="005D2754" w:rsidP="00E673C2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A3E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6C29E0C2" w14:textId="77777777" w:rsidR="005D2754" w:rsidRPr="00746A3E" w:rsidRDefault="005D2754" w:rsidP="00E673C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746A3E">
              <w:rPr>
                <w:rFonts w:asciiTheme="minorHAnsi" w:hAnsiTheme="minorHAnsi" w:cstheme="minorHAnsi"/>
                <w:sz w:val="20"/>
                <w:szCs w:val="20"/>
              </w:rPr>
              <w:t xml:space="preserve">. Dz. U. z 2026 r. poz. 793) (dalej jako: ustawa </w:t>
            </w:r>
            <w:proofErr w:type="spellStart"/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1DA05635" w14:textId="77777777" w:rsidR="005D2754" w:rsidRPr="00746A3E" w:rsidRDefault="005D2754" w:rsidP="00E673C2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2B18001A" w14:textId="77777777" w:rsidR="005D2754" w:rsidRPr="00746A3E" w:rsidRDefault="005D2754" w:rsidP="00E673C2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52C8BEE9" w14:textId="77777777" w:rsidR="005D2754" w:rsidRPr="00746A3E" w:rsidRDefault="005D2754" w:rsidP="00E673C2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7C290BE" w14:textId="77777777" w:rsidR="00E50194" w:rsidRPr="00746A3E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746A3E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746A3E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746A3E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746A3E" w14:paraId="104D590F" w14:textId="77777777" w:rsidTr="0018769E">
        <w:tc>
          <w:tcPr>
            <w:tcW w:w="2269" w:type="dxa"/>
          </w:tcPr>
          <w:p w14:paraId="4E376F03" w14:textId="77777777" w:rsidR="002578E4" w:rsidRPr="00746A3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46A3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FAAA373" w14:textId="77777777" w:rsidR="002578E4" w:rsidRPr="00746A3E" w:rsidRDefault="005D275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Roboty budowalne w pomieszczeniach budynku D Szpitala pw. Najświętszej Maryi Panny w Siedlcach przy ul. Starowiejskiej 15</w:t>
            </w:r>
            <w:r w:rsidR="002578E4"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5D2754" w:rsidRPr="00746A3E" w14:paraId="3D412C59" w14:textId="77777777" w:rsidTr="00E673C2">
        <w:tc>
          <w:tcPr>
            <w:tcW w:w="2269" w:type="dxa"/>
          </w:tcPr>
          <w:p w14:paraId="025E459B" w14:textId="77777777" w:rsidR="005D2754" w:rsidRPr="00746A3E" w:rsidRDefault="005D2754" w:rsidP="00E673C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46A3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5A104C7" w14:textId="77777777" w:rsidR="005D2754" w:rsidRPr="00746A3E" w:rsidRDefault="005D2754" w:rsidP="00E673C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proofErr w:type="spellStart"/>
            <w:r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BudynekD</w:t>
            </w:r>
            <w:proofErr w:type="spellEnd"/>
            <w:r w:rsidRPr="00746A3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/589/2026</w:t>
            </w:r>
          </w:p>
        </w:tc>
      </w:tr>
    </w:tbl>
    <w:p w14:paraId="084F2C06" w14:textId="77777777" w:rsidR="002578E4" w:rsidRPr="00746A3E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058A5EA" w14:textId="77777777" w:rsidR="00F90CD1" w:rsidRPr="00746A3E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5D2754" w:rsidRPr="00746A3E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746A3E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746A3E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746A3E">
        <w:rPr>
          <w:rFonts w:asciiTheme="minorHAnsi" w:hAnsiTheme="minorHAnsi" w:cstheme="minorHAnsi"/>
          <w:sz w:val="20"/>
          <w:szCs w:val="20"/>
        </w:rPr>
        <w:t>oświa</w:t>
      </w:r>
      <w:r w:rsidR="00825A09" w:rsidRPr="00746A3E">
        <w:rPr>
          <w:rFonts w:asciiTheme="minorHAnsi" w:hAnsiTheme="minorHAnsi" w:cstheme="minorHAnsi"/>
          <w:sz w:val="20"/>
          <w:szCs w:val="20"/>
        </w:rPr>
        <w:t>dczam</w:t>
      </w:r>
      <w:r w:rsidR="00E65685" w:rsidRPr="00746A3E">
        <w:rPr>
          <w:rFonts w:asciiTheme="minorHAnsi" w:hAnsiTheme="minorHAnsi" w:cstheme="minorHAnsi"/>
          <w:sz w:val="20"/>
          <w:szCs w:val="20"/>
        </w:rPr>
        <w:t>,</w:t>
      </w:r>
      <w:r w:rsidR="002B2AD9" w:rsidRPr="00746A3E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746A3E" w14:paraId="4BE6D80E" w14:textId="77777777" w:rsidTr="00650D6C">
        <w:tc>
          <w:tcPr>
            <w:tcW w:w="9104" w:type="dxa"/>
            <w:shd w:val="clear" w:color="auto" w:fill="D9D9D9"/>
          </w:tcPr>
          <w:p w14:paraId="43E1E3A4" w14:textId="77777777" w:rsidR="00E50194" w:rsidRPr="00746A3E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71FB63E1" w14:textId="77777777" w:rsidR="00C113BF" w:rsidRPr="00746A3E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746A3E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746A3E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746A3E">
        <w:rPr>
          <w:rFonts w:asciiTheme="minorHAnsi" w:hAnsiTheme="minorHAnsi" w:cstheme="minorHAnsi"/>
          <w:sz w:val="20"/>
          <w:szCs w:val="20"/>
        </w:rPr>
        <w:t>108</w:t>
      </w:r>
      <w:r w:rsidR="002C4137" w:rsidRPr="00746A3E">
        <w:rPr>
          <w:rFonts w:asciiTheme="minorHAnsi" w:hAnsiTheme="minorHAnsi" w:cstheme="minorHAnsi"/>
          <w:sz w:val="20"/>
          <w:szCs w:val="20"/>
        </w:rPr>
        <w:t xml:space="preserve"> ust 1 </w:t>
      </w:r>
      <w:r w:rsidRPr="00746A3E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746A3E">
        <w:rPr>
          <w:rFonts w:asciiTheme="minorHAnsi" w:hAnsiTheme="minorHAnsi" w:cstheme="minorHAnsi"/>
          <w:sz w:val="20"/>
          <w:szCs w:val="20"/>
        </w:rPr>
        <w:t>.</w:t>
      </w:r>
    </w:p>
    <w:p w14:paraId="5433A3ED" w14:textId="77777777" w:rsidR="002426FF" w:rsidRPr="00746A3E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5C24983B" w14:textId="77777777" w:rsidR="00023477" w:rsidRPr="00746A3E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02F1072C" w14:textId="77777777" w:rsidR="00023477" w:rsidRPr="00746A3E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3ACE07F" w14:textId="77777777" w:rsidR="00992BD8" w:rsidRPr="00746A3E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746A3E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109 ust.1 pkt 2-5 i 7-10 ustawy </w:t>
      </w:r>
      <w:proofErr w:type="spellStart"/>
      <w:r w:rsidRPr="00746A3E">
        <w:rPr>
          <w:rFonts w:asciiTheme="minorHAnsi" w:hAnsiTheme="minorHAnsi" w:cstheme="minorHAnsi"/>
          <w:color w:val="0070C0"/>
          <w:sz w:val="16"/>
          <w:szCs w:val="16"/>
        </w:rPr>
        <w:t>Pzp</w:t>
      </w:r>
      <w:proofErr w:type="spellEnd"/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746A3E">
        <w:rPr>
          <w:rFonts w:asciiTheme="minorHAnsi" w:hAnsiTheme="minorHAnsi" w:cstheme="minorHAnsi"/>
          <w:color w:val="0070C0"/>
          <w:sz w:val="16"/>
          <w:szCs w:val="16"/>
        </w:rPr>
        <w:t>Pzp</w:t>
      </w:r>
      <w:proofErr w:type="spellEnd"/>
      <w:r w:rsidRPr="00746A3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4A2D6D36" w14:textId="77777777" w:rsidR="00023477" w:rsidRPr="00746A3E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46A3E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746A3E">
        <w:rPr>
          <w:rFonts w:asciiTheme="minorHAnsi" w:hAnsiTheme="minorHAnsi" w:cstheme="minorHAnsi"/>
          <w:i/>
          <w:color w:val="7F7F7F"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="00E426EB" w:rsidRPr="00746A3E">
        <w:rPr>
          <w:rFonts w:asciiTheme="minorHAnsi" w:hAnsiTheme="minorHAnsi" w:cstheme="minorHAnsi"/>
          <w:i/>
          <w:color w:val="7F7F7F"/>
          <w:sz w:val="16"/>
          <w:szCs w:val="16"/>
        </w:rPr>
        <w:lastRenderedPageBreak/>
        <w:t xml:space="preserve">2-5 i 7-10 ustawy </w:t>
      </w:r>
      <w:proofErr w:type="spellStart"/>
      <w:r w:rsidR="00E426EB" w:rsidRPr="00746A3E">
        <w:rPr>
          <w:rFonts w:asciiTheme="minorHAnsi" w:hAnsiTheme="minorHAnsi" w:cstheme="minorHAnsi"/>
          <w:i/>
          <w:color w:val="7F7F7F"/>
          <w:sz w:val="16"/>
          <w:szCs w:val="16"/>
        </w:rPr>
        <w:t>Pzp</w:t>
      </w:r>
      <w:proofErr w:type="spellEnd"/>
      <w:r w:rsidR="00E426EB" w:rsidRPr="00746A3E">
        <w:rPr>
          <w:rFonts w:asciiTheme="minorHAnsi" w:hAnsiTheme="minorHAnsi" w:cstheme="minorHAnsi"/>
          <w:i/>
          <w:color w:val="7F7F7F"/>
          <w:sz w:val="16"/>
          <w:szCs w:val="16"/>
        </w:rPr>
        <w:t>)</w:t>
      </w:r>
      <w:r w:rsidRPr="00746A3E">
        <w:rPr>
          <w:rFonts w:asciiTheme="minorHAnsi" w:hAnsiTheme="minorHAnsi" w:cstheme="minorHAnsi"/>
          <w:i/>
          <w:sz w:val="20"/>
          <w:szCs w:val="20"/>
        </w:rPr>
        <w:t>.</w:t>
      </w:r>
      <w:r w:rsidRPr="00746A3E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746A3E">
        <w:rPr>
          <w:rFonts w:asciiTheme="minorHAnsi" w:hAnsiTheme="minorHAnsi" w:cstheme="minorHAnsi"/>
          <w:sz w:val="20"/>
          <w:szCs w:val="20"/>
        </w:rPr>
        <w:t>110</w:t>
      </w:r>
      <w:r w:rsidRPr="00746A3E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746A3E">
        <w:rPr>
          <w:rFonts w:asciiTheme="minorHAnsi" w:hAnsiTheme="minorHAnsi" w:cstheme="minorHAnsi"/>
          <w:sz w:val="20"/>
          <w:szCs w:val="20"/>
        </w:rPr>
        <w:t>2</w:t>
      </w:r>
      <w:r w:rsidRPr="00746A3E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46A3E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746A3E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746A3E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746A3E">
        <w:rPr>
          <w:rFonts w:asciiTheme="minorHAnsi" w:hAnsiTheme="minorHAnsi" w:cstheme="minorHAnsi"/>
          <w:sz w:val="20"/>
          <w:szCs w:val="20"/>
        </w:rPr>
        <w:t>..</w:t>
      </w:r>
      <w:r w:rsidRPr="00746A3E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746A3E">
        <w:rPr>
          <w:rFonts w:asciiTheme="minorHAnsi" w:hAnsiTheme="minorHAnsi" w:cstheme="minorHAnsi"/>
          <w:sz w:val="20"/>
          <w:szCs w:val="20"/>
        </w:rPr>
        <w:t>…</w:t>
      </w:r>
      <w:r w:rsidRPr="00746A3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746A3E">
        <w:rPr>
          <w:rFonts w:asciiTheme="minorHAnsi" w:hAnsiTheme="minorHAnsi" w:cstheme="minorHAnsi"/>
          <w:sz w:val="20"/>
          <w:szCs w:val="20"/>
        </w:rPr>
        <w:t>.</w:t>
      </w:r>
      <w:r w:rsidRPr="00746A3E">
        <w:rPr>
          <w:rFonts w:asciiTheme="minorHAnsi" w:hAnsiTheme="minorHAnsi" w:cstheme="minorHAnsi"/>
          <w:sz w:val="20"/>
          <w:szCs w:val="20"/>
        </w:rPr>
        <w:t>…</w:t>
      </w:r>
      <w:r w:rsidR="007A2BCB" w:rsidRPr="00746A3E">
        <w:rPr>
          <w:rFonts w:asciiTheme="minorHAnsi" w:hAnsiTheme="minorHAnsi" w:cstheme="minorHAnsi"/>
          <w:sz w:val="20"/>
          <w:szCs w:val="20"/>
        </w:rPr>
        <w:t>.</w:t>
      </w:r>
    </w:p>
    <w:p w14:paraId="4BC391F3" w14:textId="77777777" w:rsidR="007A2BCB" w:rsidRPr="00746A3E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8C2EF3F" w14:textId="77777777" w:rsidR="005D2754" w:rsidRPr="00746A3E" w:rsidRDefault="007A2BCB" w:rsidP="005D275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746A3E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746A3E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746A3E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746A3E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746A3E">
        <w:rPr>
          <w:rFonts w:asciiTheme="minorHAnsi" w:hAnsiTheme="minorHAnsi" w:cstheme="minorHAnsi"/>
          <w:sz w:val="20"/>
          <w:szCs w:val="20"/>
        </w:rPr>
        <w:t>514</w:t>
      </w:r>
      <w:r w:rsidRPr="00746A3E">
        <w:rPr>
          <w:rFonts w:asciiTheme="minorHAnsi" w:hAnsiTheme="minorHAnsi" w:cstheme="minorHAnsi"/>
          <w:sz w:val="20"/>
          <w:szCs w:val="20"/>
        </w:rPr>
        <w:t>)</w:t>
      </w:r>
      <w:r w:rsidR="00AC6A18" w:rsidRPr="00746A3E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746A3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746A3E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746A3E">
        <w:rPr>
          <w:rFonts w:asciiTheme="minorHAnsi" w:hAnsiTheme="minorHAnsi" w:cstheme="minorHAnsi"/>
          <w:sz w:val="20"/>
          <w:szCs w:val="20"/>
        </w:rPr>
        <w:t>.</w:t>
      </w:r>
      <w:r w:rsidR="00AD6591" w:rsidRPr="00746A3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96100CD" w14:textId="77777777" w:rsidR="00AC6A18" w:rsidRPr="00746A3E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746A3E" w14:paraId="3FA18C1E" w14:textId="77777777" w:rsidTr="00CD4DD1">
        <w:tc>
          <w:tcPr>
            <w:tcW w:w="9104" w:type="dxa"/>
            <w:shd w:val="clear" w:color="auto" w:fill="D9D9D9"/>
          </w:tcPr>
          <w:p w14:paraId="7968AC29" w14:textId="77777777" w:rsidR="0011306C" w:rsidRPr="00746A3E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3389320B" w14:textId="77777777" w:rsidR="00D2702A" w:rsidRPr="00746A3E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746A3E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746A3E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746A3E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746A3E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746A3E" w14:paraId="661AA3F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8CFD" w14:textId="77777777" w:rsidR="00D2702A" w:rsidRPr="00746A3E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9A35" w14:textId="77777777" w:rsidR="00D2702A" w:rsidRPr="00746A3E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5D2754" w:rsidRPr="00746A3E" w14:paraId="00C382C2" w14:textId="77777777" w:rsidTr="00E673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1EB7" w14:textId="77777777" w:rsidR="005D2754" w:rsidRPr="00746A3E" w:rsidRDefault="005D2754" w:rsidP="00E673C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2B58" w14:textId="77777777" w:rsidR="005D2754" w:rsidRPr="00746A3E" w:rsidRDefault="005D2754" w:rsidP="00E673C2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6258B924" w14:textId="77777777" w:rsidR="005D2754" w:rsidRPr="00746A3E" w:rsidRDefault="005D2754" w:rsidP="00E673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5D2754" w:rsidRPr="00746A3E" w14:paraId="0087DDD5" w14:textId="77777777" w:rsidTr="00E673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F66F" w14:textId="77777777" w:rsidR="005D2754" w:rsidRPr="00746A3E" w:rsidRDefault="005D2754" w:rsidP="00E673C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F5BE" w14:textId="77777777" w:rsidR="005D2754" w:rsidRPr="00746A3E" w:rsidRDefault="005D2754" w:rsidP="00E673C2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8452ACE" w14:textId="77777777" w:rsidR="005D2754" w:rsidRPr="00746A3E" w:rsidRDefault="005D2754" w:rsidP="00E673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</w:tc>
      </w:tr>
      <w:tr w:rsidR="005D2754" w:rsidRPr="00746A3E" w14:paraId="332A57F5" w14:textId="77777777" w:rsidTr="00E673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E24F" w14:textId="77777777" w:rsidR="005D2754" w:rsidRPr="00746A3E" w:rsidRDefault="005D2754" w:rsidP="00E673C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7CD" w14:textId="77777777" w:rsidR="005D2754" w:rsidRPr="00746A3E" w:rsidRDefault="005D2754" w:rsidP="00E673C2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577EB674" w14:textId="77777777" w:rsidR="005D2754" w:rsidRPr="00746A3E" w:rsidRDefault="005D2754" w:rsidP="00E673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5D2754" w:rsidRPr="00746A3E" w14:paraId="020ACA66" w14:textId="77777777" w:rsidTr="00E673C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758" w14:textId="77777777" w:rsidR="005D2754" w:rsidRPr="00746A3E" w:rsidRDefault="005D2754" w:rsidP="00E673C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56E7" w14:textId="77777777" w:rsidR="005D2754" w:rsidRPr="00746A3E" w:rsidRDefault="005D2754" w:rsidP="00E673C2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0121A02F" w14:textId="77777777" w:rsidR="005D2754" w:rsidRPr="00746A3E" w:rsidRDefault="005D2754" w:rsidP="00E673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73035BAE" w14:textId="77777777" w:rsidR="00E21BB4" w:rsidRPr="00746A3E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46A3E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62E1297D" w14:textId="77777777" w:rsidR="00E21BB4" w:rsidRPr="00746A3E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746A3E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746A3E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3019B11" w14:textId="77777777" w:rsidR="00C62F57" w:rsidRPr="00746A3E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1FA6C248" w14:textId="77777777" w:rsidR="00C62F57" w:rsidRPr="00746A3E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5B77F53C" w14:textId="77777777" w:rsidR="00721D87" w:rsidRPr="00746A3E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746A3E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746A3E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746A3E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2407D7AA" w14:textId="77777777" w:rsidR="00721D87" w:rsidRPr="00746A3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746A3E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5BE95891" w14:textId="77777777" w:rsidR="00721D87" w:rsidRPr="00746A3E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746A3E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21F79B47" w14:textId="77777777" w:rsidR="00721D87" w:rsidRPr="00746A3E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330CBC26" w14:textId="77777777" w:rsidR="00E21BB4" w:rsidRPr="00746A3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746A3E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746A3E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0A9AD0FB" w14:textId="77777777" w:rsidR="00E21BB4" w:rsidRPr="00746A3E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746A3E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704FD21F" w14:textId="77777777" w:rsidR="00C62F57" w:rsidRPr="00746A3E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746A3E" w14:paraId="572377C7" w14:textId="77777777" w:rsidTr="00CD4DD1">
        <w:tc>
          <w:tcPr>
            <w:tcW w:w="9104" w:type="dxa"/>
            <w:shd w:val="clear" w:color="auto" w:fill="D9D9D9"/>
          </w:tcPr>
          <w:p w14:paraId="413CDE28" w14:textId="77777777" w:rsidR="00BE6F04" w:rsidRPr="00746A3E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6B6DF91" w14:textId="77777777" w:rsidR="00FE4E2B" w:rsidRPr="00746A3E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746A3E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746A3E" w14:paraId="3EAA599D" w14:textId="77777777" w:rsidTr="00847232">
        <w:tc>
          <w:tcPr>
            <w:tcW w:w="9104" w:type="dxa"/>
            <w:shd w:val="clear" w:color="auto" w:fill="D9D9D9"/>
          </w:tcPr>
          <w:p w14:paraId="30AB8216" w14:textId="77777777" w:rsidR="00E426EB" w:rsidRPr="00746A3E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283CAAC9" w14:textId="77777777" w:rsidR="00E426EB" w:rsidRPr="00746A3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A70B730" w14:textId="77777777" w:rsidR="00E426EB" w:rsidRPr="00746A3E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113081EF" w14:textId="77777777" w:rsidR="00E426EB" w:rsidRPr="00746A3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CF56AF8" w14:textId="77777777" w:rsidR="00E426EB" w:rsidRPr="00746A3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46A3E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E1567F6" w14:textId="77777777" w:rsidR="00E426EB" w:rsidRPr="00746A3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6A3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642273A" w14:textId="77777777" w:rsidR="00E426EB" w:rsidRPr="00746A3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46A3E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42E7B443" w14:textId="77777777" w:rsidR="00E426EB" w:rsidRPr="00746A3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746A3E" w14:paraId="3AD94C39" w14:textId="77777777" w:rsidTr="005517FB">
        <w:tc>
          <w:tcPr>
            <w:tcW w:w="9104" w:type="dxa"/>
            <w:shd w:val="clear" w:color="auto" w:fill="D9D9D9"/>
          </w:tcPr>
          <w:p w14:paraId="4DFB4029" w14:textId="77777777" w:rsidR="00AB3A57" w:rsidRPr="00746A3E" w:rsidRDefault="00AB3A57" w:rsidP="005517FB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746A3E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3D4DECB1" w14:textId="77777777" w:rsidR="0012157F" w:rsidRPr="00746A3E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17E0ECD" w14:textId="77777777" w:rsidR="00C31437" w:rsidRPr="00746A3E" w:rsidRDefault="00392D3E" w:rsidP="00392D3E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746A3E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746A3E">
        <w:rPr>
          <w:rFonts w:asciiTheme="minorHAnsi" w:hAnsiTheme="minorHAnsi" w:cstheme="minorHAnsi"/>
          <w:sz w:val="20"/>
          <w:szCs w:val="20"/>
        </w:rPr>
        <w:t>,</w:t>
      </w:r>
      <w:r w:rsidRPr="00746A3E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746A3E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746A3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746A3E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</w:t>
      </w:r>
      <w:proofErr w:type="spellStart"/>
      <w:r w:rsidRPr="00746A3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46A3E">
        <w:rPr>
          <w:rFonts w:asciiTheme="minorHAnsi" w:hAnsiTheme="minorHAnsi" w:cstheme="minorHAnsi"/>
          <w:sz w:val="20"/>
          <w:szCs w:val="20"/>
        </w:rPr>
        <w:t>.</w:t>
      </w:r>
    </w:p>
    <w:p w14:paraId="0C0AB9C6" w14:textId="77777777" w:rsidR="00C31437" w:rsidRPr="00746A3E" w:rsidRDefault="007421B3" w:rsidP="00C31437">
      <w:pPr>
        <w:spacing w:before="120" w:after="12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C31437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dane dotyczące certyfikatu 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wypełnia tylko wykonawca, który </w:t>
      </w:r>
      <w:r w:rsidR="00C31437" w:rsidRPr="00746A3E">
        <w:rPr>
          <w:rFonts w:asciiTheme="minorHAnsi" w:hAnsiTheme="minorHAnsi" w:cstheme="minorHAnsi"/>
          <w:color w:val="0070C0"/>
          <w:sz w:val="16"/>
          <w:szCs w:val="16"/>
        </w:rPr>
        <w:t>będzie</w:t>
      </w:r>
      <w:r w:rsidR="00B73839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 się nim posługiwał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1285989B" w14:textId="77777777" w:rsidR="00B73839" w:rsidRPr="00746A3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A3C2436" w14:textId="77777777" w:rsidR="00B73839" w:rsidRPr="00746A3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60460468" w14:textId="77777777" w:rsidR="00B73839" w:rsidRPr="00746A3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[numer i oznaczenie certyfikatu]</w:t>
      </w:r>
    </w:p>
    <w:p w14:paraId="7923ECFC" w14:textId="77777777" w:rsidR="00AB6AD4" w:rsidRPr="00746A3E" w:rsidRDefault="00AB6AD4" w:rsidP="00AB6AD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72476C44" w14:textId="77777777" w:rsidR="00B73839" w:rsidRPr="00746A3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9115C1F" w14:textId="77777777" w:rsidR="00B73839" w:rsidRPr="00746A3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[nazwa podmiotu certyfikującego]</w:t>
      </w:r>
    </w:p>
    <w:p w14:paraId="6A07EEFF" w14:textId="77777777" w:rsidR="00AB6AD4" w:rsidRPr="00746A3E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688F64" w14:textId="77777777" w:rsidR="00B73839" w:rsidRPr="00746A3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F51D89A" w14:textId="77777777" w:rsidR="00B73839" w:rsidRPr="00746A3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[okres ważności certyfikatu]</w:t>
      </w:r>
    </w:p>
    <w:p w14:paraId="41EF6DA7" w14:textId="77777777" w:rsidR="00AB6AD4" w:rsidRPr="00746A3E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4E741D" w14:textId="77777777" w:rsidR="00B73839" w:rsidRPr="00746A3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746A3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71C94B35" w14:textId="77777777" w:rsidR="00524951" w:rsidRPr="00746A3E" w:rsidRDefault="00B73839" w:rsidP="00AB6AD4">
      <w:pPr>
        <w:spacing w:after="6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[podstawy wykluczenia lub warunki udziału w postępowaniu, w zakresie których Wykonawca będzie posługiwał się certyfikatem]</w:t>
      </w:r>
      <w:r w:rsidR="00FE4E2B" w:rsidRPr="00746A3E">
        <w:rPr>
          <w:rFonts w:asciiTheme="minorHAnsi" w:hAnsiTheme="minorHAnsi" w:cstheme="minorHAnsi"/>
          <w:sz w:val="16"/>
          <w:szCs w:val="16"/>
        </w:rPr>
        <w:tab/>
      </w:r>
      <w:r w:rsidR="00FE4E2B" w:rsidRPr="00746A3E">
        <w:rPr>
          <w:rFonts w:asciiTheme="minorHAnsi" w:hAnsiTheme="minorHAnsi" w:cstheme="minorHAnsi"/>
          <w:sz w:val="16"/>
          <w:szCs w:val="16"/>
        </w:rPr>
        <w:tab/>
      </w:r>
      <w:r w:rsidR="00FE4E2B" w:rsidRPr="00746A3E">
        <w:rPr>
          <w:rFonts w:asciiTheme="minorHAnsi" w:hAnsiTheme="minorHAnsi" w:cstheme="minorHAnsi"/>
          <w:sz w:val="16"/>
          <w:szCs w:val="16"/>
        </w:rPr>
        <w:tab/>
      </w:r>
      <w:r w:rsidR="00FE4E2B" w:rsidRPr="00746A3E">
        <w:rPr>
          <w:rFonts w:asciiTheme="minorHAnsi" w:hAnsiTheme="minorHAnsi" w:cstheme="minorHAnsi"/>
          <w:sz w:val="16"/>
          <w:szCs w:val="16"/>
        </w:rPr>
        <w:tab/>
      </w:r>
    </w:p>
    <w:p w14:paraId="525725D1" w14:textId="77777777" w:rsidR="00524951" w:rsidRPr="00746A3E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74529C9D" w14:textId="77777777" w:rsidR="00FE4E2B" w:rsidRPr="00746A3E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746A3E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746A3E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746A3E">
        <w:rPr>
          <w:rFonts w:asciiTheme="minorHAnsi" w:hAnsiTheme="minorHAnsi" w:cstheme="minorHAnsi"/>
          <w:sz w:val="16"/>
          <w:szCs w:val="16"/>
        </w:rPr>
        <w:t>…</w:t>
      </w:r>
      <w:r w:rsidR="006D536F" w:rsidRPr="00746A3E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746A3E">
        <w:rPr>
          <w:rFonts w:asciiTheme="minorHAnsi" w:hAnsiTheme="minorHAnsi" w:cstheme="minorHAnsi"/>
          <w:sz w:val="16"/>
          <w:szCs w:val="16"/>
        </w:rPr>
        <w:t>……</w:t>
      </w:r>
      <w:r w:rsidR="006D536F" w:rsidRPr="00746A3E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746A3E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204F1D23" w14:textId="77777777" w:rsidR="00484F88" w:rsidRPr="00746A3E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746A3E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746A3E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746A3E" w:rsidSect="00746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CE48" w14:textId="77777777" w:rsidR="00DB400C" w:rsidRDefault="00DB400C" w:rsidP="0038231F">
      <w:pPr>
        <w:spacing w:after="0" w:line="240" w:lineRule="auto"/>
      </w:pPr>
      <w:r>
        <w:separator/>
      </w:r>
    </w:p>
  </w:endnote>
  <w:endnote w:type="continuationSeparator" w:id="0">
    <w:p w14:paraId="3D7491AC" w14:textId="77777777" w:rsidR="00DB400C" w:rsidRDefault="00DB40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F07C" w14:textId="77777777" w:rsidR="005D2754" w:rsidRDefault="005D27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F540" w14:textId="46E02BA7" w:rsidR="00746A3E" w:rsidRDefault="00746A3E" w:rsidP="00746A3E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069549" wp14:editId="4EB9BEF9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2919692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0108F8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0C632CAD" w14:textId="3DD3A38C" w:rsidR="00F8042D" w:rsidRDefault="00746A3E" w:rsidP="00746A3E">
    <w:pPr>
      <w:pStyle w:val="Stopka"/>
      <w:jc w:val="right"/>
    </w:pPr>
    <w:r w:rsidRPr="00746A3E">
      <w:rPr>
        <w:rFonts w:cs="Calibri"/>
        <w:sz w:val="15"/>
        <w:szCs w:val="15"/>
      </w:rPr>
      <w:t xml:space="preserve">SPZOZ w Siedlcach:   NIP: 821-205-60-50,  </w:t>
    </w:r>
    <w:r w:rsidRPr="00746A3E">
      <w:rPr>
        <w:rFonts w:cs="Calibri"/>
        <w:spacing w:val="4"/>
        <w:sz w:val="15"/>
        <w:szCs w:val="15"/>
      </w:rPr>
      <w:t>REGON: 000310309,  KRS 0000001957  BDO 000144095</w:t>
    </w:r>
    <w:bookmarkEnd w:id="1"/>
    <w:r>
      <w:rPr>
        <w:rFonts w:cs="Calibri"/>
        <w:spacing w:val="4"/>
        <w:sz w:val="15"/>
        <w:szCs w:val="15"/>
      </w:rPr>
      <w:t xml:space="preserve">                                              </w:t>
    </w:r>
    <w:r w:rsidR="00F8042D" w:rsidRPr="00746A3E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746A3E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746A3E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746A3E">
      <w:rPr>
        <w:rFonts w:asciiTheme="minorHAnsi" w:hAnsiTheme="minorHAnsi" w:cstheme="minorHAnsi"/>
        <w:sz w:val="18"/>
        <w:szCs w:val="18"/>
      </w:rPr>
      <w:t xml:space="preserve"> z </w: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746A3E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746A3E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746A3E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53B5B1F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34D8" w14:textId="77777777" w:rsidR="005D2754" w:rsidRDefault="005D27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2F58E" w14:textId="77777777" w:rsidR="00DB400C" w:rsidRDefault="00DB400C" w:rsidP="0038231F">
      <w:pPr>
        <w:spacing w:after="0" w:line="240" w:lineRule="auto"/>
      </w:pPr>
      <w:r>
        <w:separator/>
      </w:r>
    </w:p>
  </w:footnote>
  <w:footnote w:type="continuationSeparator" w:id="0">
    <w:p w14:paraId="5D9436DA" w14:textId="77777777" w:rsidR="00DB400C" w:rsidRDefault="00DB400C" w:rsidP="0038231F">
      <w:pPr>
        <w:spacing w:after="0" w:line="240" w:lineRule="auto"/>
      </w:pPr>
      <w:r>
        <w:continuationSeparator/>
      </w:r>
    </w:p>
  </w:footnote>
  <w:footnote w:id="1">
    <w:p w14:paraId="01878E3C" w14:textId="77777777" w:rsidR="0011306C" w:rsidRPr="00746A3E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746A3E">
        <w:rPr>
          <w:rFonts w:asciiTheme="minorHAnsi" w:hAnsiTheme="minorHAnsi" w:cstheme="minorHAnsi"/>
          <w:color w:val="0070C0"/>
        </w:rPr>
        <w:t xml:space="preserve"> 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746A3E">
        <w:rPr>
          <w:rFonts w:asciiTheme="minorHAnsi" w:hAnsiTheme="minorHAnsi" w:cstheme="minorHAnsi"/>
          <w:color w:val="0070C0"/>
          <w:sz w:val="16"/>
          <w:szCs w:val="16"/>
        </w:rPr>
        <w:t>Pzp</w:t>
      </w:r>
      <w:proofErr w:type="spellEnd"/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 wyklucza się:</w:t>
      </w:r>
    </w:p>
    <w:p w14:paraId="48684A32" w14:textId="77777777" w:rsidR="0011306C" w:rsidRPr="00746A3E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F3350F" w14:textId="77777777" w:rsidR="0011306C" w:rsidRPr="00746A3E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4204C7" w:rsidRPr="00746A3E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204C7" w:rsidRPr="00746A3E">
        <w:rPr>
          <w:rFonts w:asciiTheme="minorHAnsi" w:hAnsiTheme="minorHAnsi" w:cstheme="minorHAnsi"/>
          <w:color w:val="0070C0"/>
          <w:sz w:val="16"/>
          <w:szCs w:val="16"/>
        </w:rPr>
        <w:t>644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475E0A" w14:textId="77777777" w:rsidR="0011306C" w:rsidRPr="00746A3E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>(</w:t>
      </w:r>
      <w:proofErr w:type="spellStart"/>
      <w:r w:rsidR="00472C9B" w:rsidRPr="00746A3E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472C9B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>Dz. U. z 202</w:t>
      </w:r>
      <w:r w:rsidR="00472C9B" w:rsidRPr="00746A3E">
        <w:rPr>
          <w:rFonts w:asciiTheme="minorHAnsi" w:hAnsiTheme="minorHAnsi" w:cstheme="minorHAnsi"/>
          <w:color w:val="0070C0"/>
          <w:sz w:val="16"/>
          <w:szCs w:val="16"/>
        </w:rPr>
        <w:t>6</w:t>
      </w:r>
      <w:r w:rsidR="009B0A5F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E01091" w:rsidRPr="00746A3E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72C9B" w:rsidRPr="00746A3E">
        <w:rPr>
          <w:rFonts w:asciiTheme="minorHAnsi" w:hAnsiTheme="minorHAnsi" w:cstheme="minorHAnsi"/>
          <w:color w:val="0070C0"/>
          <w:sz w:val="16"/>
          <w:szCs w:val="16"/>
        </w:rPr>
        <w:t>522</w:t>
      </w:r>
      <w:r w:rsidRPr="00746A3E">
        <w:rPr>
          <w:rFonts w:asciiTheme="minorHAnsi" w:hAnsiTheme="minorHAnsi" w:cstheme="minorHAnsi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EF5417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3879C182" w14:textId="77777777" w:rsidR="007421B3" w:rsidRPr="00746A3E" w:rsidRDefault="007421B3">
      <w:pPr>
        <w:pStyle w:val="Tekstprzypisudolnego"/>
        <w:rPr>
          <w:rFonts w:asciiTheme="minorHAnsi" w:hAnsiTheme="minorHAnsi" w:cstheme="minorHAnsi"/>
        </w:rPr>
      </w:pPr>
      <w:r w:rsidRPr="00746A3E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746A3E">
        <w:rPr>
          <w:rFonts w:asciiTheme="minorHAnsi" w:hAnsiTheme="minorHAnsi" w:cstheme="minorHAnsi"/>
          <w:sz w:val="18"/>
          <w:szCs w:val="18"/>
        </w:rPr>
        <w:t xml:space="preserve"> </w:t>
      </w:r>
      <w:r w:rsidRPr="00746A3E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82402" w14:textId="77777777" w:rsidR="005D2754" w:rsidRDefault="005D27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A8679" w14:textId="77777777" w:rsidR="00746A3E" w:rsidRPr="00746A3E" w:rsidRDefault="00746A3E" w:rsidP="00746A3E">
    <w:pPr>
      <w:spacing w:line="360" w:lineRule="auto"/>
      <w:rPr>
        <w:rFonts w:cs="Calibri"/>
        <w:sz w:val="16"/>
        <w:szCs w:val="16"/>
        <w:lang w:eastAsia="pl-PL"/>
      </w:rPr>
    </w:pPr>
    <w:bookmarkStart w:id="0" w:name="_Hlk233191860"/>
  </w:p>
  <w:p w14:paraId="1255ADFF" w14:textId="078BB247" w:rsidR="00746A3E" w:rsidRPr="00746A3E" w:rsidRDefault="00746A3E" w:rsidP="00746A3E">
    <w:pPr>
      <w:jc w:val="center"/>
      <w:rPr>
        <w:rFonts w:cs="Calibri"/>
        <w:b/>
        <w:sz w:val="20"/>
        <w:szCs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6704" behindDoc="1" locked="0" layoutInCell="1" allowOverlap="1" wp14:anchorId="45B39DC5" wp14:editId="75EC5BD3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00C189" w14:textId="77777777" w:rsidR="00746A3E" w:rsidRDefault="00746A3E" w:rsidP="00746A3E">
    <w:pPr>
      <w:spacing w:line="360" w:lineRule="auto"/>
      <w:jc w:val="center"/>
      <w:rPr>
        <w:rFonts w:eastAsia="Batang" w:cs="Calibri"/>
        <w:b/>
        <w:sz w:val="20"/>
      </w:rPr>
    </w:pPr>
    <w:r w:rsidRPr="00746A3E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440DA3EC" w14:textId="3544473E" w:rsidR="00746A3E" w:rsidRDefault="00746A3E" w:rsidP="00746A3E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85B12" wp14:editId="655627DD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236368260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586291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5BEF57D3" w14:textId="77777777" w:rsidR="005D2754" w:rsidRDefault="005D27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1B71" w14:textId="77777777" w:rsidR="005D2754" w:rsidRDefault="005D27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666580">
    <w:abstractNumId w:val="11"/>
  </w:num>
  <w:num w:numId="2" w16cid:durableId="1175343863">
    <w:abstractNumId w:val="0"/>
  </w:num>
  <w:num w:numId="3" w16cid:durableId="346103585">
    <w:abstractNumId w:val="10"/>
  </w:num>
  <w:num w:numId="4" w16cid:durableId="2079087891">
    <w:abstractNumId w:val="13"/>
  </w:num>
  <w:num w:numId="5" w16cid:durableId="1913159130">
    <w:abstractNumId w:val="12"/>
  </w:num>
  <w:num w:numId="6" w16cid:durableId="1528718246">
    <w:abstractNumId w:val="9"/>
  </w:num>
  <w:num w:numId="7" w16cid:durableId="619796559">
    <w:abstractNumId w:val="1"/>
  </w:num>
  <w:num w:numId="8" w16cid:durableId="638219728">
    <w:abstractNumId w:val="6"/>
  </w:num>
  <w:num w:numId="9" w16cid:durableId="267348467">
    <w:abstractNumId w:val="4"/>
  </w:num>
  <w:num w:numId="10" w16cid:durableId="1780250460">
    <w:abstractNumId w:val="7"/>
  </w:num>
  <w:num w:numId="11" w16cid:durableId="1738162421">
    <w:abstractNumId w:val="5"/>
  </w:num>
  <w:num w:numId="12" w16cid:durableId="1095327405">
    <w:abstractNumId w:val="8"/>
  </w:num>
  <w:num w:numId="13" w16cid:durableId="1281109939">
    <w:abstractNumId w:val="3"/>
  </w:num>
  <w:num w:numId="14" w16cid:durableId="373045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0C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A5F9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D2754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46A3E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B400C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45B13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048C5"/>
  <w15:docId w15:val="{4BE0ECB4-FA9D-4596-875D-6BF354062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746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951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3</cp:revision>
  <cp:lastPrinted>2026-08-27T07:33:00Z</cp:lastPrinted>
  <dcterms:created xsi:type="dcterms:W3CDTF">2026-08-27T07:23:00Z</dcterms:created>
  <dcterms:modified xsi:type="dcterms:W3CDTF">2026-08-27T07:33:00Z</dcterms:modified>
</cp:coreProperties>
</file>